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22B94" w14:textId="77777777" w:rsidR="00BB7A8C" w:rsidRDefault="00BB7A8C" w:rsidP="00BB7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ROSE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7AFE9511" w14:textId="77777777" w:rsidR="00BB7A8C" w:rsidRDefault="00BB7A8C" w:rsidP="00BB7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Cambridge. Gentleman.</w:t>
      </w:r>
    </w:p>
    <w:p w14:paraId="13A9B83F" w14:textId="77777777" w:rsidR="00BB7A8C" w:rsidRDefault="00BB7A8C" w:rsidP="00BB7A8C">
      <w:pPr>
        <w:rPr>
          <w:rFonts w:ascii="Times New Roman" w:hAnsi="Times New Roman" w:cs="Times New Roman"/>
        </w:rPr>
      </w:pPr>
    </w:p>
    <w:p w14:paraId="710E0128" w14:textId="79735681" w:rsidR="00BB7A8C" w:rsidRDefault="00BB7A8C" w:rsidP="00BB7A8C">
      <w:pPr>
        <w:rPr>
          <w:rFonts w:ascii="Times New Roman" w:hAnsi="Times New Roman" w:cs="Times New Roman"/>
        </w:rPr>
      </w:pPr>
    </w:p>
    <w:p w14:paraId="1FD813D9" w14:textId="77777777" w:rsidR="00B8125A" w:rsidRPr="00B8125A" w:rsidRDefault="00B8125A" w:rsidP="00B8125A">
      <w:pPr>
        <w:rPr>
          <w:rFonts w:ascii="Times New Roman" w:eastAsia="Calibri" w:hAnsi="Times New Roman" w:cs="Times New Roman"/>
        </w:rPr>
      </w:pPr>
      <w:r w:rsidRPr="00B8125A">
        <w:rPr>
          <w:rFonts w:ascii="Times New Roman" w:eastAsia="Calibri" w:hAnsi="Times New Roman" w:cs="Times New Roman"/>
        </w:rPr>
        <w:tab/>
        <w:t>1483</w:t>
      </w:r>
      <w:r w:rsidRPr="00B8125A">
        <w:rPr>
          <w:rFonts w:ascii="Times New Roman" w:eastAsia="Calibri" w:hAnsi="Times New Roman" w:cs="Times New Roman"/>
        </w:rPr>
        <w:tab/>
        <w:t xml:space="preserve">John </w:t>
      </w:r>
      <w:proofErr w:type="spellStart"/>
      <w:r w:rsidRPr="00B8125A">
        <w:rPr>
          <w:rFonts w:ascii="Times New Roman" w:eastAsia="Calibri" w:hAnsi="Times New Roman" w:cs="Times New Roman"/>
        </w:rPr>
        <w:t>Fyssher</w:t>
      </w:r>
      <w:proofErr w:type="spellEnd"/>
      <w:r w:rsidRPr="00B8125A">
        <w:rPr>
          <w:rFonts w:ascii="Times New Roman" w:eastAsia="Calibri" w:hAnsi="Times New Roman" w:cs="Times New Roman"/>
        </w:rPr>
        <w:t xml:space="preserve"> of London, mercer(q.v.), brought a plaint of debt against him.</w:t>
      </w:r>
    </w:p>
    <w:p w14:paraId="58CA8341" w14:textId="7BCFC5A2" w:rsidR="00B8125A" w:rsidRPr="00B8125A" w:rsidRDefault="00B8125A" w:rsidP="00BB7A8C">
      <w:pPr>
        <w:rPr>
          <w:rFonts w:ascii="Times New Roman" w:eastAsia="Calibri" w:hAnsi="Times New Roman" w:cs="Times New Roman"/>
        </w:rPr>
      </w:pPr>
      <w:r w:rsidRPr="00B8125A">
        <w:rPr>
          <w:rFonts w:ascii="Times New Roman" w:eastAsia="Calibri" w:hAnsi="Times New Roman" w:cs="Times New Roman"/>
        </w:rPr>
        <w:tab/>
      </w:r>
      <w:r w:rsidRPr="00B8125A">
        <w:rPr>
          <w:rFonts w:ascii="Times New Roman" w:eastAsia="Calibri" w:hAnsi="Times New Roman" w:cs="Times New Roman"/>
        </w:rPr>
        <w:tab/>
        <w:t>(</w:t>
      </w:r>
      <w:hyperlink r:id="rId6" w:history="1">
        <w:r w:rsidRPr="00B8125A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B8125A">
        <w:rPr>
          <w:rFonts w:ascii="Times New Roman" w:eastAsia="Calibri" w:hAnsi="Times New Roman" w:cs="Times New Roman"/>
          <w:u w:val="single"/>
        </w:rPr>
        <w:t xml:space="preserve"> </w:t>
      </w:r>
      <w:r w:rsidRPr="00B8125A">
        <w:rPr>
          <w:rFonts w:ascii="Times New Roman" w:eastAsia="Calibri" w:hAnsi="Times New Roman" w:cs="Times New Roman"/>
        </w:rPr>
        <w:t>)</w:t>
      </w:r>
    </w:p>
    <w:p w14:paraId="414F452E" w14:textId="77777777" w:rsidR="00BB7A8C" w:rsidRDefault="00BB7A8C" w:rsidP="00BB7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 xml:space="preserve"> of London, mercer(q.v.), brought a plaint of debt against him.</w:t>
      </w:r>
    </w:p>
    <w:p w14:paraId="191DD40C" w14:textId="77777777" w:rsidR="00BB7A8C" w:rsidRDefault="00BB7A8C" w:rsidP="00BB7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Pr="006463F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85C9E23" w14:textId="77777777" w:rsidR="00BB7A8C" w:rsidRDefault="00BB7A8C" w:rsidP="00BB7A8C">
      <w:pPr>
        <w:rPr>
          <w:rFonts w:ascii="Times New Roman" w:hAnsi="Times New Roman" w:cs="Times New Roman"/>
        </w:rPr>
      </w:pPr>
    </w:p>
    <w:p w14:paraId="042B6D06" w14:textId="77777777" w:rsidR="00BB7A8C" w:rsidRDefault="00BB7A8C" w:rsidP="00BB7A8C">
      <w:pPr>
        <w:rPr>
          <w:rFonts w:ascii="Times New Roman" w:hAnsi="Times New Roman" w:cs="Times New Roman"/>
        </w:rPr>
      </w:pPr>
    </w:p>
    <w:p w14:paraId="11023D86" w14:textId="6CDDD44E" w:rsidR="00BB7A8C" w:rsidRDefault="00BB7A8C" w:rsidP="00BB7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November 2017</w:t>
      </w:r>
    </w:p>
    <w:p w14:paraId="1526A94D" w14:textId="5D0511CA" w:rsidR="00B8125A" w:rsidRDefault="00B8125A" w:rsidP="00BB7A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December 2020</w:t>
      </w:r>
    </w:p>
    <w:p w14:paraId="1DFEF5F4" w14:textId="77777777" w:rsidR="006B2F86" w:rsidRPr="00E71FC3" w:rsidRDefault="00B8125A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B510D" w14:textId="77777777" w:rsidR="00BB7A8C" w:rsidRDefault="00BB7A8C" w:rsidP="00E71FC3">
      <w:r>
        <w:separator/>
      </w:r>
    </w:p>
  </w:endnote>
  <w:endnote w:type="continuationSeparator" w:id="0">
    <w:p w14:paraId="3C3088C4" w14:textId="77777777" w:rsidR="00BB7A8C" w:rsidRDefault="00BB7A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F3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2E54ED" w14:textId="77777777" w:rsidR="00BB7A8C" w:rsidRDefault="00BB7A8C" w:rsidP="00E71FC3">
      <w:r>
        <w:separator/>
      </w:r>
    </w:p>
  </w:footnote>
  <w:footnote w:type="continuationSeparator" w:id="0">
    <w:p w14:paraId="0F9B3E5D" w14:textId="77777777" w:rsidR="00BB7A8C" w:rsidRDefault="00BB7A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A8C"/>
    <w:rsid w:val="001A7C09"/>
    <w:rsid w:val="00577BD5"/>
    <w:rsid w:val="00656CBA"/>
    <w:rsid w:val="006A1F77"/>
    <w:rsid w:val="00733BE7"/>
    <w:rsid w:val="00AB52E8"/>
    <w:rsid w:val="00B16D3F"/>
    <w:rsid w:val="00B8125A"/>
    <w:rsid w:val="00BB41AC"/>
    <w:rsid w:val="00BB7A8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03770"/>
  <w15:chartTrackingRefBased/>
  <w15:docId w15:val="{C2AADDF9-33E1-4945-B2DF-A3EAF7CF9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A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B7A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2017-11-15T20:11:00Z</dcterms:created>
  <dcterms:modified xsi:type="dcterms:W3CDTF">2020-12-19T13:54:00Z</dcterms:modified>
</cp:coreProperties>
</file>